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C60" w:rsidRPr="007E0E4F" w:rsidRDefault="00AC1C60" w:rsidP="006424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3pt" o:ole="" fillcolor="window">
            <v:imagedata r:id="rId5" o:title=""/>
          </v:shape>
          <o:OLEObject Type="Embed" ProgID="Paint.Picture" ShapeID="_x0000_i1025" DrawAspect="Content" ObjectID="_1625031494" r:id="rId6"/>
        </w:object>
      </w:r>
    </w:p>
    <w:p w:rsidR="00AC1C60" w:rsidRPr="007E0E4F" w:rsidRDefault="00AC1C60" w:rsidP="006424A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AC1C60" w:rsidRPr="007E0E4F" w:rsidRDefault="00AC1C60" w:rsidP="006424A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AC1C60" w:rsidRPr="007E0E4F" w:rsidRDefault="00AC1C60" w:rsidP="006424A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AC1C60" w:rsidRPr="007E0E4F" w:rsidRDefault="00AC1C60" w:rsidP="006424A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AC1C60" w:rsidRPr="007E0E4F" w:rsidRDefault="00AC1C60" w:rsidP="006424A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сорокова </w:t>
      </w:r>
      <w:r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 xml:space="preserve"> позачергова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сесія</w:t>
      </w:r>
    </w:p>
    <w:p w:rsidR="00AC1C60" w:rsidRPr="007E0E4F" w:rsidRDefault="00AC1C60" w:rsidP="006424A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AC1C60" w:rsidRPr="007E0E4F" w:rsidRDefault="00AC1C60" w:rsidP="006424A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AC1C60" w:rsidRPr="00BF73CC" w:rsidRDefault="00AC1C60" w:rsidP="00E4263D">
      <w:pPr>
        <w:spacing w:after="0" w:line="240" w:lineRule="auto"/>
        <w:rPr>
          <w:rFonts w:ascii="Times New Roman" w:hAnsi="Times New Roman"/>
          <w:sz w:val="28"/>
          <w:u w:val="single"/>
        </w:rPr>
      </w:pPr>
      <w:r w:rsidRPr="00BF73CC">
        <w:rPr>
          <w:rFonts w:ascii="Times New Roman" w:hAnsi="Times New Roman"/>
          <w:sz w:val="28"/>
        </w:rPr>
        <w:t>18 липня 2019 року</w:t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</w:r>
      <w:r w:rsidRPr="00BF73CC">
        <w:rPr>
          <w:rFonts w:ascii="Times New Roman" w:hAnsi="Times New Roman"/>
          <w:sz w:val="28"/>
        </w:rPr>
        <w:tab/>
        <w:t xml:space="preserve">                                         №</w:t>
      </w:r>
      <w:r w:rsidRPr="00BF73CC">
        <w:rPr>
          <w:rFonts w:ascii="Times New Roman" w:hAnsi="Times New Roman"/>
          <w:sz w:val="28"/>
          <w:u w:val="single"/>
        </w:rPr>
        <w:t xml:space="preserve">   </w:t>
      </w:r>
      <w:r>
        <w:rPr>
          <w:rFonts w:ascii="Times New Roman" w:hAnsi="Times New Roman"/>
          <w:sz w:val="28"/>
          <w:u w:val="single"/>
        </w:rPr>
        <w:t>15</w:t>
      </w:r>
    </w:p>
    <w:p w:rsidR="00AC1C60" w:rsidRDefault="00AC1C60" w:rsidP="006424A1">
      <w:pPr>
        <w:pStyle w:val="1"/>
        <w:spacing w:line="240" w:lineRule="exact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:rsidR="00AC1C60" w:rsidRPr="00365AD4" w:rsidRDefault="00AC1C60" w:rsidP="006424A1">
      <w:pPr>
        <w:pStyle w:val="1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365AD4">
        <w:rPr>
          <w:rFonts w:ascii="Times New Roman" w:hAnsi="Times New Roman"/>
          <w:sz w:val="28"/>
          <w:szCs w:val="28"/>
          <w:lang w:val="uk-UA"/>
        </w:rPr>
        <w:t>Про оренду майна об’єктів спільної власності територіальних громад сіл та міста, управління якими здійснює Пологівська районна рада Запорізької області.</w:t>
      </w:r>
    </w:p>
    <w:p w:rsidR="00AC1C60" w:rsidRDefault="00AC1C60" w:rsidP="006424A1">
      <w:pPr>
        <w:pStyle w:val="1"/>
        <w:spacing w:line="240" w:lineRule="exact"/>
        <w:ind w:firstLine="3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C1C60" w:rsidRPr="00365AD4" w:rsidRDefault="00AC1C60" w:rsidP="006424A1">
      <w:pPr>
        <w:pStyle w:val="1"/>
        <w:spacing w:line="240" w:lineRule="exact"/>
        <w:ind w:firstLine="3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C1C60" w:rsidRDefault="00AC1C60" w:rsidP="00E4263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65AD4">
        <w:rPr>
          <w:rFonts w:ascii="Times New Roman" w:hAnsi="Times New Roman"/>
          <w:color w:val="000000"/>
          <w:sz w:val="28"/>
          <w:szCs w:val="28"/>
        </w:rPr>
        <w:t xml:space="preserve">Розглянувши подання суб’єкта права спільної власності щодо оренди майна спільної власності територіальних громад сіл та міста Пологівського району, управління якими здійснює районна рада, відповідно до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 w:rsidRPr="00365AD4">
        <w:rPr>
          <w:rFonts w:ascii="Times New Roman" w:hAnsi="Times New Roman"/>
          <w:color w:val="000000"/>
          <w:sz w:val="28"/>
          <w:szCs w:val="28"/>
        </w:rPr>
        <w:t>аконів України «Про місцеве самоврядування в Україні», «Про оренду держав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365AD4">
        <w:rPr>
          <w:rFonts w:ascii="Times New Roman" w:hAnsi="Times New Roman"/>
          <w:color w:val="000000"/>
          <w:sz w:val="28"/>
          <w:szCs w:val="28"/>
        </w:rPr>
        <w:t>ого та комунального майна»,  Пологівська районна  рада Запорізької області вирішила:</w:t>
      </w:r>
    </w:p>
    <w:p w:rsidR="00AC1C60" w:rsidRPr="00365AD4" w:rsidRDefault="00AC1C60" w:rsidP="00E4263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C1C60" w:rsidRPr="0049188D" w:rsidRDefault="00AC1C60" w:rsidP="00E4263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49188D">
        <w:rPr>
          <w:rFonts w:ascii="Times New Roman" w:hAnsi="Times New Roman"/>
          <w:sz w:val="28"/>
          <w:szCs w:val="28"/>
        </w:rPr>
        <w:t>Дозволити комунальному некомерційному підприємству «Пологівська багатопрофільна лікарня інтенсивного лікування»  Пологівської районної ради Запорізької області надати в оренду нежитлове приміщення загальною площею 27,9 кв.м</w:t>
      </w:r>
      <w:r>
        <w:rPr>
          <w:rFonts w:ascii="Times New Roman" w:hAnsi="Times New Roman"/>
          <w:sz w:val="28"/>
          <w:szCs w:val="28"/>
        </w:rPr>
        <w:t xml:space="preserve"> (операційна на 10 годин в місяць)</w:t>
      </w:r>
      <w:r w:rsidRPr="0049188D">
        <w:rPr>
          <w:rFonts w:ascii="Times New Roman" w:hAnsi="Times New Roman"/>
          <w:sz w:val="28"/>
          <w:szCs w:val="28"/>
        </w:rPr>
        <w:t xml:space="preserve"> ТОВ «Візус» для надання медичної допомоги (офтальмологічної  хірургії) строком на 2 роки 11 місяців.</w:t>
      </w:r>
    </w:p>
    <w:p w:rsidR="00AC1C60" w:rsidRPr="00365AD4" w:rsidRDefault="00AC1C60" w:rsidP="00E4263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9188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365AD4">
        <w:rPr>
          <w:rFonts w:ascii="Times New Roman" w:hAnsi="Times New Roman"/>
          <w:color w:val="000000"/>
          <w:sz w:val="28"/>
          <w:szCs w:val="28"/>
        </w:rPr>
        <w:t>. Розмір орендної плати та порядок її використання встановити у відповідності до діючого законодавства.</w:t>
      </w:r>
    </w:p>
    <w:p w:rsidR="00AC1C60" w:rsidRDefault="00AC1C60" w:rsidP="00E426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ab/>
        <w:t>3</w:t>
      </w:r>
      <w:r w:rsidRPr="00365AD4">
        <w:rPr>
          <w:rFonts w:ascii="Times New Roman" w:hAnsi="Times New Roman"/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</w:t>
      </w:r>
      <w:r>
        <w:rPr>
          <w:rFonts w:ascii="Times New Roman" w:hAnsi="Times New Roman"/>
          <w:color w:val="000000"/>
          <w:sz w:val="28"/>
          <w:szCs w:val="28"/>
        </w:rPr>
        <w:t>ласності територіальних громад.</w:t>
      </w:r>
      <w:bookmarkStart w:id="0" w:name="_GoBack"/>
      <w:bookmarkEnd w:id="0"/>
    </w:p>
    <w:p w:rsidR="00AC1C60" w:rsidRDefault="00AC1C60" w:rsidP="00E426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C1C60" w:rsidRDefault="00AC1C60" w:rsidP="00E426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C1C60" w:rsidRPr="00BE7D5D" w:rsidRDefault="00AC1C60" w:rsidP="00E426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C1C60" w:rsidRPr="00365AD4" w:rsidRDefault="00AC1C60" w:rsidP="00E4263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65AD4">
        <w:rPr>
          <w:rFonts w:ascii="Times New Roman" w:hAnsi="Times New Roman"/>
          <w:sz w:val="28"/>
          <w:szCs w:val="28"/>
        </w:rPr>
        <w:t>Голова ради</w:t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  <w:t xml:space="preserve">       О.П. Покутній</w:t>
      </w:r>
    </w:p>
    <w:sectPr w:rsidR="00AC1C60" w:rsidRPr="00365AD4" w:rsidSect="00D85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F6D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E0F2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3AC93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B9E9B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A5CB4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60DF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3618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412A6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0C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B8F3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D4339"/>
    <w:multiLevelType w:val="hybridMultilevel"/>
    <w:tmpl w:val="63820278"/>
    <w:lvl w:ilvl="0" w:tplc="45DC58AE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48360CEE"/>
    <w:multiLevelType w:val="hybridMultilevel"/>
    <w:tmpl w:val="63820278"/>
    <w:lvl w:ilvl="0" w:tplc="45DC58A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4A1"/>
    <w:rsid w:val="0005012E"/>
    <w:rsid w:val="00067F56"/>
    <w:rsid w:val="003066E2"/>
    <w:rsid w:val="00365AD4"/>
    <w:rsid w:val="00443689"/>
    <w:rsid w:val="0049188D"/>
    <w:rsid w:val="004E497F"/>
    <w:rsid w:val="006424A1"/>
    <w:rsid w:val="007E0E4F"/>
    <w:rsid w:val="00AC1C60"/>
    <w:rsid w:val="00B54574"/>
    <w:rsid w:val="00BE7D5D"/>
    <w:rsid w:val="00BF73CC"/>
    <w:rsid w:val="00D0749B"/>
    <w:rsid w:val="00D24541"/>
    <w:rsid w:val="00D856B2"/>
    <w:rsid w:val="00E4263D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4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6424A1"/>
    <w:rPr>
      <w:lang w:val="ru-RU" w:eastAsia="ru-RU"/>
    </w:rPr>
  </w:style>
  <w:style w:type="paragraph" w:styleId="ListParagraph">
    <w:name w:val="List Paragraph"/>
    <w:basedOn w:val="Normal"/>
    <w:uiPriority w:val="99"/>
    <w:qFormat/>
    <w:rsid w:val="006424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E7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D5D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910</Words>
  <Characters>519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2019-07-19T05:51:00Z</cp:lastPrinted>
  <dcterms:created xsi:type="dcterms:W3CDTF">2019-07-02T10:50:00Z</dcterms:created>
  <dcterms:modified xsi:type="dcterms:W3CDTF">2019-07-19T05:52:00Z</dcterms:modified>
</cp:coreProperties>
</file>